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F840D" w14:textId="77777777" w:rsidR="00DC4070" w:rsidRDefault="00DC4070" w:rsidP="00DC40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PLOMPTON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7A9A942" w14:textId="77777777" w:rsidR="00DC4070" w:rsidRDefault="00DC4070" w:rsidP="00DC4070">
      <w:pPr>
        <w:pStyle w:val="NoSpacing"/>
        <w:rPr>
          <w:rFonts w:cs="Times New Roman"/>
          <w:szCs w:val="24"/>
        </w:rPr>
      </w:pPr>
    </w:p>
    <w:p w14:paraId="72CF2E34" w14:textId="77777777" w:rsidR="00DC4070" w:rsidRDefault="00DC4070" w:rsidP="00DC4070">
      <w:pPr>
        <w:pStyle w:val="NoSpacing"/>
        <w:rPr>
          <w:rFonts w:cs="Times New Roman"/>
          <w:szCs w:val="24"/>
        </w:rPr>
      </w:pPr>
    </w:p>
    <w:p w14:paraId="112C69F1" w14:textId="77777777" w:rsidR="00DC4070" w:rsidRDefault="00DC4070" w:rsidP="00DC40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taking against Henry Byker(q.v.), John </w:t>
      </w:r>
    </w:p>
    <w:p w14:paraId="6FE90F80" w14:textId="77777777" w:rsidR="00DC4070" w:rsidRDefault="00DC4070" w:rsidP="00DC40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Byker(q.v.) and James Dun(q.v.), </w:t>
      </w:r>
      <w:proofErr w:type="gramStart"/>
      <w:r>
        <w:rPr>
          <w:rFonts w:cs="Times New Roman"/>
          <w:szCs w:val="24"/>
        </w:rPr>
        <w:t>all of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Hackington</w:t>
      </w:r>
      <w:proofErr w:type="spellEnd"/>
      <w:r>
        <w:rPr>
          <w:rFonts w:cs="Times New Roman"/>
          <w:szCs w:val="24"/>
        </w:rPr>
        <w:t>, Kent.</w:t>
      </w:r>
    </w:p>
    <w:p w14:paraId="5B04903E" w14:textId="77777777" w:rsidR="00DC4070" w:rsidRDefault="00DC4070" w:rsidP="00DC40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91E8658" w14:textId="77777777" w:rsidR="00DC4070" w:rsidRDefault="00DC4070" w:rsidP="00DC4070">
      <w:pPr>
        <w:pStyle w:val="NoSpacing"/>
        <w:rPr>
          <w:rFonts w:cs="Times New Roman"/>
          <w:szCs w:val="24"/>
        </w:rPr>
      </w:pPr>
    </w:p>
    <w:p w14:paraId="0314C66C" w14:textId="77777777" w:rsidR="00DC4070" w:rsidRDefault="00DC4070" w:rsidP="00DC4070">
      <w:pPr>
        <w:pStyle w:val="NoSpacing"/>
        <w:rPr>
          <w:rFonts w:cs="Times New Roman"/>
          <w:szCs w:val="24"/>
        </w:rPr>
      </w:pPr>
    </w:p>
    <w:p w14:paraId="4F0CD8A7" w14:textId="77777777" w:rsidR="00DC4070" w:rsidRDefault="00DC4070" w:rsidP="00DC40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480D81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773C2" w14:textId="77777777" w:rsidR="00DC4070" w:rsidRDefault="00DC4070" w:rsidP="009139A6">
      <w:r>
        <w:separator/>
      </w:r>
    </w:p>
  </w:endnote>
  <w:endnote w:type="continuationSeparator" w:id="0">
    <w:p w14:paraId="3A171A29" w14:textId="77777777" w:rsidR="00DC4070" w:rsidRDefault="00DC40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03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F6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A7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E6C7" w14:textId="77777777" w:rsidR="00DC4070" w:rsidRDefault="00DC4070" w:rsidP="009139A6">
      <w:r>
        <w:separator/>
      </w:r>
    </w:p>
  </w:footnote>
  <w:footnote w:type="continuationSeparator" w:id="0">
    <w:p w14:paraId="7A9D7866" w14:textId="77777777" w:rsidR="00DC4070" w:rsidRDefault="00DC40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B7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5E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E8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407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4350"/>
  <w15:chartTrackingRefBased/>
  <w15:docId w15:val="{B17EFBCD-8911-425B-9A1D-00663BAC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40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2023-03-07T19:33:00Z</dcterms:created>
  <dcterms:modified xsi:type="dcterms:W3CDTF">2023-03-07T19:33:00Z</dcterms:modified>
</cp:coreProperties>
</file>